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399D8" w14:textId="77777777" w:rsidR="00761428" w:rsidRDefault="00761428" w:rsidP="007614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FRELAVE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58200DC" w14:textId="77777777" w:rsidR="00761428" w:rsidRDefault="00761428" w:rsidP="007614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Huntingdon. Yeoman.</w:t>
      </w:r>
    </w:p>
    <w:p w14:paraId="2767C879" w14:textId="77777777" w:rsidR="00761428" w:rsidRDefault="00761428" w:rsidP="00761428">
      <w:pPr>
        <w:rPr>
          <w:rFonts w:ascii="Times New Roman" w:hAnsi="Times New Roman" w:cs="Times New Roman"/>
        </w:rPr>
      </w:pPr>
    </w:p>
    <w:p w14:paraId="5382878C" w14:textId="77777777" w:rsidR="00761428" w:rsidRDefault="00761428" w:rsidP="00761428">
      <w:pPr>
        <w:rPr>
          <w:rFonts w:ascii="Times New Roman" w:hAnsi="Times New Roman" w:cs="Times New Roman"/>
        </w:rPr>
      </w:pPr>
    </w:p>
    <w:p w14:paraId="5196EB89" w14:textId="77777777" w:rsidR="00761428" w:rsidRDefault="00761428" w:rsidP="007614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Mynsterchaumbre</w:t>
      </w:r>
      <w:proofErr w:type="spellEnd"/>
      <w:r>
        <w:rPr>
          <w:rFonts w:ascii="Times New Roman" w:hAnsi="Times New Roman" w:cs="Times New Roman"/>
        </w:rPr>
        <w:t>(q.v.) brought a plaint of debt against him and</w:t>
      </w:r>
    </w:p>
    <w:p w14:paraId="25D6D345" w14:textId="77777777" w:rsidR="00761428" w:rsidRDefault="00761428" w:rsidP="007614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Alexander </w:t>
      </w:r>
      <w:proofErr w:type="spellStart"/>
      <w:r>
        <w:rPr>
          <w:rFonts w:ascii="Times New Roman" w:hAnsi="Times New Roman" w:cs="Times New Roman"/>
        </w:rPr>
        <w:t>Tayllour</w:t>
      </w:r>
      <w:proofErr w:type="spellEnd"/>
      <w:r>
        <w:rPr>
          <w:rFonts w:ascii="Times New Roman" w:hAnsi="Times New Roman" w:cs="Times New Roman"/>
        </w:rPr>
        <w:t xml:space="preserve"> of Newcastle-upon-Tyne(q.v.).</w:t>
      </w:r>
    </w:p>
    <w:p w14:paraId="3D73B224" w14:textId="77777777" w:rsidR="00761428" w:rsidRDefault="00761428" w:rsidP="007614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A85F223" w14:textId="77777777" w:rsidR="00761428" w:rsidRDefault="00761428" w:rsidP="00761428">
      <w:pPr>
        <w:rPr>
          <w:rFonts w:ascii="Times New Roman" w:hAnsi="Times New Roman" w:cs="Times New Roman"/>
        </w:rPr>
      </w:pPr>
    </w:p>
    <w:p w14:paraId="1FA6E123" w14:textId="77777777" w:rsidR="00761428" w:rsidRDefault="00761428" w:rsidP="00761428">
      <w:pPr>
        <w:rPr>
          <w:rFonts w:ascii="Times New Roman" w:hAnsi="Times New Roman" w:cs="Times New Roman"/>
        </w:rPr>
      </w:pPr>
    </w:p>
    <w:p w14:paraId="6017CCEF" w14:textId="77777777" w:rsidR="00761428" w:rsidRDefault="00761428" w:rsidP="007614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July 2018</w:t>
      </w:r>
    </w:p>
    <w:p w14:paraId="6F69ABDD" w14:textId="77777777" w:rsidR="006B2F86" w:rsidRPr="00E71FC3" w:rsidRDefault="007614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94C53" w14:textId="77777777" w:rsidR="00761428" w:rsidRDefault="00761428" w:rsidP="00E71FC3">
      <w:r>
        <w:separator/>
      </w:r>
    </w:p>
  </w:endnote>
  <w:endnote w:type="continuationSeparator" w:id="0">
    <w:p w14:paraId="142F25C2" w14:textId="77777777" w:rsidR="00761428" w:rsidRDefault="007614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B3A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322F7" w14:textId="77777777" w:rsidR="00761428" w:rsidRDefault="00761428" w:rsidP="00E71FC3">
      <w:r>
        <w:separator/>
      </w:r>
    </w:p>
  </w:footnote>
  <w:footnote w:type="continuationSeparator" w:id="0">
    <w:p w14:paraId="181C8F99" w14:textId="77777777" w:rsidR="00761428" w:rsidRDefault="007614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428"/>
    <w:rsid w:val="001A7C09"/>
    <w:rsid w:val="00577BD5"/>
    <w:rsid w:val="00656CBA"/>
    <w:rsid w:val="006A1F77"/>
    <w:rsid w:val="00733BE7"/>
    <w:rsid w:val="0076142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752B9"/>
  <w15:chartTrackingRefBased/>
  <w15:docId w15:val="{28CFFC33-05C2-44C8-B8EA-A90F65F46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4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2018-07-28T19:30:00Z</dcterms:created>
  <dcterms:modified xsi:type="dcterms:W3CDTF">2018-07-28T19:31:00Z</dcterms:modified>
</cp:coreProperties>
</file>